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573486" w:rsidRDefault="00744310" w:rsidP="0057348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573486" w:rsidRPr="00573486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Александра </w:t>
      </w:r>
    </w:p>
    <w:p w:rsidR="00573486" w:rsidRDefault="00573486" w:rsidP="0057348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573486">
        <w:rPr>
          <w:rFonts w:eastAsia="Arial"/>
          <w:b/>
          <w:kern w:val="3"/>
          <w:sz w:val="24"/>
          <w:szCs w:val="24"/>
          <w:lang w:eastAsia="zh-CN"/>
        </w:rPr>
        <w:t>Радищева, д. 36</w:t>
      </w:r>
    </w:p>
    <w:p w:rsidR="00573486" w:rsidRDefault="00573486" w:rsidP="0057348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573486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EA2B77" w:rsidRDefault="0010435B" w:rsidP="00EA2B77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15AAC" w:rsidRPr="00F15AA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974F5">
        <w:rPr>
          <w:color w:val="000000"/>
          <w:kern w:val="3"/>
          <w:sz w:val="24"/>
          <w:szCs w:val="24"/>
          <w:lang w:eastAsia="zh-CN" w:bidi="hi-IN"/>
        </w:rPr>
        <w:t>Р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>емонт фасада</w:t>
      </w:r>
      <w:r w:rsidR="007D5ECF" w:rsidRPr="007D5ECF">
        <w:t xml:space="preserve"> 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A2B77" w:rsidRPr="00EA2B77">
        <w:rPr>
          <w:b/>
          <w:color w:val="000000"/>
          <w:kern w:val="3"/>
          <w:sz w:val="24"/>
          <w:szCs w:val="24"/>
          <w:lang w:eastAsia="zh-CN" w:bidi="hi-IN"/>
        </w:rPr>
        <w:t>3 100 000,00</w:t>
      </w:r>
      <w:r w:rsidR="00EB6E2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 ремонт крыши не более </w:t>
      </w:r>
      <w:r w:rsidR="00EA2B77">
        <w:rPr>
          <w:b/>
          <w:color w:val="000000"/>
          <w:kern w:val="3"/>
          <w:sz w:val="24"/>
          <w:szCs w:val="24"/>
          <w:lang w:eastAsia="zh-CN" w:bidi="hi-IN"/>
        </w:rPr>
        <w:tab/>
      </w:r>
      <w:r w:rsidR="00EA2B77" w:rsidRPr="00EA2B77">
        <w:rPr>
          <w:b/>
          <w:color w:val="000000"/>
          <w:kern w:val="3"/>
          <w:sz w:val="24"/>
          <w:szCs w:val="24"/>
          <w:lang w:eastAsia="zh-CN" w:bidi="hi-IN"/>
        </w:rPr>
        <w:t>3 850 000,00</w:t>
      </w:r>
      <w:r w:rsidR="00EA2B7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B6E2A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EB6E2A" w:rsidRPr="00EB6E2A">
        <w:t xml:space="preserve"> </w:t>
      </w:r>
      <w:r w:rsidR="00EB6E2A">
        <w:t>р</w:t>
      </w:r>
      <w:r w:rsidR="00EB6E2A" w:rsidRPr="00EB6E2A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EB6E2A" w:rsidRPr="00EB6E2A">
        <w:rPr>
          <w:color w:val="000000"/>
          <w:kern w:val="3"/>
          <w:sz w:val="24"/>
          <w:szCs w:val="24"/>
          <w:lang w:eastAsia="zh-CN" w:bidi="hi-IN"/>
        </w:rPr>
        <w:t>системы теплоснабжения</w:t>
      </w:r>
      <w:r w:rsidR="007D5EC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A2B77" w:rsidRPr="00EA2B77">
        <w:rPr>
          <w:b/>
          <w:color w:val="000000"/>
          <w:kern w:val="3"/>
          <w:sz w:val="24"/>
          <w:szCs w:val="24"/>
          <w:lang w:eastAsia="zh-CN" w:bidi="hi-IN"/>
        </w:rPr>
        <w:t>900 000,00</w:t>
      </w:r>
      <w:r w:rsidR="00EA2B7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B6E2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A2B77" w:rsidRPr="00EA2B77">
        <w:rPr>
          <w:b/>
          <w:color w:val="000000"/>
          <w:kern w:val="3"/>
          <w:sz w:val="24"/>
          <w:szCs w:val="24"/>
          <w:lang w:eastAsia="zh-CN" w:bidi="hi-IN"/>
        </w:rPr>
        <w:t>150 000,00</w:t>
      </w:r>
      <w:r w:rsidR="00EA2B7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402BC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EA2B77" w:rsidRPr="00EA2B77">
        <w:rPr>
          <w:b/>
          <w:color w:val="000000"/>
          <w:kern w:val="3"/>
          <w:sz w:val="24"/>
          <w:szCs w:val="24"/>
          <w:lang w:eastAsia="zh-CN" w:bidi="hi-IN"/>
        </w:rPr>
        <w:t>320 000,00</w:t>
      </w:r>
      <w:r w:rsidR="00EA2B7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A2B77" w:rsidRPr="00EA2B77">
        <w:rPr>
          <w:b/>
          <w:color w:val="000000"/>
          <w:kern w:val="3"/>
          <w:sz w:val="24"/>
          <w:szCs w:val="24"/>
          <w:lang w:eastAsia="zh-CN" w:bidi="hi-IN"/>
        </w:rPr>
        <w:t>280 000,00</w:t>
      </w:r>
      <w:r w:rsidR="00EB6E2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proofErr w:type="gramEnd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A2B77" w:rsidRPr="00EA2B77">
        <w:rPr>
          <w:b/>
          <w:bCs/>
          <w:color w:val="000000"/>
          <w:kern w:val="3"/>
          <w:sz w:val="24"/>
          <w:szCs w:val="24"/>
          <w:lang w:eastAsia="zh-CN" w:bidi="hi-IN"/>
        </w:rPr>
        <w:t>258 000,00</w:t>
      </w:r>
      <w:r w:rsidR="00EA2B7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402BC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EA2B77">
        <w:rPr>
          <w:b/>
          <w:bCs/>
          <w:color w:val="000000"/>
          <w:kern w:val="3"/>
          <w:sz w:val="24"/>
          <w:szCs w:val="24"/>
          <w:lang w:eastAsia="zh-CN" w:bidi="hi-IN"/>
        </w:rPr>
        <w:t>129 000,00</w:t>
      </w:r>
      <w:r w:rsidR="00EB6E2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402BC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3486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0EDE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3031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2B77"/>
    <w:rsid w:val="00EB3727"/>
    <w:rsid w:val="00EB6E2A"/>
    <w:rsid w:val="00EC6735"/>
    <w:rsid w:val="00EC77A1"/>
    <w:rsid w:val="00ED4EF6"/>
    <w:rsid w:val="00ED5A56"/>
    <w:rsid w:val="00EE500D"/>
    <w:rsid w:val="00EF5DDD"/>
    <w:rsid w:val="00F11CAB"/>
    <w:rsid w:val="00F15AAC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974F5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31E09-90ED-44BD-B918-29E326C75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29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2875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34</cp:revision>
  <cp:lastPrinted>2023-02-01T06:27:00Z</cp:lastPrinted>
  <dcterms:created xsi:type="dcterms:W3CDTF">2024-06-18T11:39:00Z</dcterms:created>
  <dcterms:modified xsi:type="dcterms:W3CDTF">2024-07-01T06:51:00Z</dcterms:modified>
</cp:coreProperties>
</file>